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D0053">
        <w:rPr>
          <w:rFonts w:cs="Arial"/>
          <w:b/>
          <w:caps/>
          <w:sz w:val="28"/>
          <w:szCs w:val="28"/>
        </w:rPr>
        <w:t>155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974360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671050" w:rsidRDefault="00671050" w:rsidP="00671050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671050" w:rsidRPr="00F302CE" w:rsidRDefault="0067105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bookmarkStart w:id="0" w:name="_GoBack"/>
      <w:bookmarkEnd w:id="0"/>
    </w:p>
    <w:sectPr w:rsidR="0067105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16F" w:rsidRDefault="00DA016F">
      <w:r>
        <w:separator/>
      </w:r>
    </w:p>
  </w:endnote>
  <w:endnote w:type="continuationSeparator" w:id="0">
    <w:p w:rsidR="00DA016F" w:rsidRDefault="00DA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16F" w:rsidRDefault="00DA016F">
      <w:r>
        <w:separator/>
      </w:r>
    </w:p>
  </w:footnote>
  <w:footnote w:type="continuationSeparator" w:id="0">
    <w:p w:rsidR="00DA016F" w:rsidRDefault="00DA0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7B0F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53C82"/>
    <w:rsid w:val="00256A6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1050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0053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9F25E7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A016F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16A9-B448-4A6E-B88D-42333E68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2019-12-02T18:32:00Z</cp:lastPrinted>
  <dcterms:created xsi:type="dcterms:W3CDTF">2021-05-31T11:42:00Z</dcterms:created>
  <dcterms:modified xsi:type="dcterms:W3CDTF">2021-06-02T14:26:00Z</dcterms:modified>
</cp:coreProperties>
</file>